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3AF" w:rsidRDefault="00B813AF" w:rsidP="004D0C27">
      <w:pPr>
        <w:tabs>
          <w:tab w:val="left" w:pos="2234"/>
          <w:tab w:val="left" w:pos="8647"/>
          <w:tab w:val="left" w:pos="9639"/>
          <w:tab w:val="left" w:pos="10490"/>
          <w:tab w:val="left" w:pos="12191"/>
        </w:tabs>
      </w:pPr>
      <w:r>
        <w:rPr>
          <w:noProof/>
          <w:lang w:eastAsia="tr-TR"/>
        </w:rPr>
        <w:pict>
          <v:group id="_x0000_s1026" style="position:absolute;margin-left:-27.5pt;margin-top:-54pt;width:775.5pt;height:49.75pt;z-index:251658240" coordorigin="601,602" coordsize="10726,99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7" type="#_x0000_t176" style="position:absolute;left:601;top:774;width:10726;height:795" fillcolor="#cff" strokeweight="2.25pt">
              <v:fill r:id="rId6" o:title="" rotate="t" type="tile"/>
              <v:textbox>
                <w:txbxContent>
                  <w:p w:rsidR="00B813AF" w:rsidRPr="00B76AD8" w:rsidRDefault="00B813AF" w:rsidP="00224D72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>Fiziksel Kimyasal Değişim</w:t>
                    </w:r>
                  </w:p>
                </w:txbxContent>
              </v:textbox>
            </v:shape>
            <v:shape id="_x0000_s1028" type="#_x0000_t176" style="position:absolute;left:601;top:602;width:2129;height:995">
              <v:fill r:id="rId6" o:title="" type="tile"/>
              <v:textbox>
                <w:txbxContent>
                  <w:p w:rsidR="00B813AF" w:rsidRPr="00D36189" w:rsidRDefault="00B813AF" w:rsidP="00224D72">
                    <w:pPr>
                      <w:pStyle w:val="NoSpacing"/>
                      <w:rPr>
                        <w:rFonts w:ascii="Century Gothic" w:hAnsi="Century Gothic"/>
                        <w:sz w:val="52"/>
                        <w:szCs w:val="52"/>
                      </w:rPr>
                    </w:pPr>
                    <w:r>
                      <w:rPr>
                        <w:rFonts w:ascii="Century Gothic" w:hAnsi="Century Gothic"/>
                        <w:sz w:val="52"/>
                        <w:szCs w:val="52"/>
                      </w:rPr>
                      <w:t>6</w:t>
                    </w:r>
                    <w:r w:rsidRPr="00D36189">
                      <w:rPr>
                        <w:rFonts w:ascii="Century Gothic" w:hAnsi="Century Gothic"/>
                        <w:sz w:val="52"/>
                        <w:szCs w:val="52"/>
                      </w:rPr>
                      <w:t>.SINIF</w:t>
                    </w:r>
                  </w:p>
                </w:txbxContent>
              </v:textbox>
            </v:shape>
            <v:shape id="_x0000_s1029" type="#_x0000_t176" style="position:absolute;left:8962;top:602;width:2365;height:967">
              <v:fill r:id="rId6" o:title="" type="tile"/>
              <v:textbox>
                <w:txbxContent>
                  <w:p w:rsidR="00B813AF" w:rsidRPr="00D36189" w:rsidRDefault="00B813AF" w:rsidP="00224D72">
                    <w:pPr>
                      <w:pStyle w:val="NoSpacing"/>
                      <w:jc w:val="center"/>
                      <w:rPr>
                        <w:sz w:val="32"/>
                        <w:szCs w:val="32"/>
                      </w:rPr>
                    </w:pPr>
                    <w:r w:rsidRPr="00D36189">
                      <w:rPr>
                        <w:sz w:val="32"/>
                        <w:szCs w:val="32"/>
                      </w:rPr>
                      <w:t>HAZ:</w:t>
                    </w:r>
                  </w:p>
                  <w:p w:rsidR="00B813AF" w:rsidRPr="00224D72" w:rsidRDefault="00B813AF" w:rsidP="00224D72">
                    <w:pPr>
                      <w:pStyle w:val="NoSpacing"/>
                      <w:jc w:val="center"/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</w:pPr>
                    <w:r w:rsidRPr="00224D72"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  <w:t>HAMDİ GÖKSU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30" style="position:absolute;margin-left:-53.15pt;margin-top:.95pt;width:786pt;height:491.6pt;z-index:251657216" coordorigin="354,381" coordsize="15720,9608">
            <v:group id="_x0000_s1031" style="position:absolute;left:354;top:1565;width:7144;height:7160" coordorigin="354,1565" coordsize="7144,716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354;top:4519;width:1981;height:2077;mso-wrap-style:none" fillcolor="#92cddc" strokecolor="#92cddc" strokeweight="1pt">
                <v:fill color2="#daeef3" angle="-45" focus="-50%" type="gradient"/>
                <v:shadow on="t" type="perspective" color="#205867" opacity=".5" offset="1pt" offset2="-3pt"/>
                <v:textbox style="mso-next-textbox:#_x0000_s1032">
                  <w:txbxContent>
                    <w:p w:rsidR="00B813AF" w:rsidRPr="00005D33" w:rsidRDefault="00B813AF" w:rsidP="00005D33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7B58C7">
                        <w:rPr>
                          <w:b/>
                          <w:noProof/>
                          <w:lang w:eastAsia="tr-TR"/>
                        </w:rPr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Resim 2" o:spid="_x0000_i1026" type="#_x0000_t75" style="width:84pt;height:82.5pt;visibility:visible">
                            <v:imagedata r:id="rId7" o:title=""/>
                          </v:shape>
                        </w:pict>
                      </w:r>
                    </w:p>
                    <w:p w:rsidR="00B813AF" w:rsidRPr="00005D33" w:rsidRDefault="00B813AF" w:rsidP="00005D33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005D33">
                        <w:rPr>
                          <w:b/>
                        </w:rPr>
                        <w:t>ODUN KESMEK</w:t>
                      </w:r>
                    </w:p>
                  </w:txbxContent>
                </v:textbox>
              </v:shape>
              <v:shape id="_x0000_s1033" type="#_x0000_t202" style="position:absolute;left:5247;top:6952;width:1978;height:1773" fillcolor="#fabf8f" strokecolor="#fabf8f" strokeweight="1pt">
                <v:fill color2="#fde9d9" angle="-45" focus="-50%" type="gradient"/>
                <v:shadow on="t" type="perspective" color="#974706" opacity=".5" offset="1pt" offset2="-3pt"/>
                <v:textbox style="mso-next-textbox:#_x0000_s1033">
                  <w:txbxContent>
                    <w:p w:rsidR="00B813AF" w:rsidRPr="00005D33" w:rsidRDefault="00B813AF" w:rsidP="00005D33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7B58C7">
                        <w:rPr>
                          <w:b/>
                          <w:noProof/>
                          <w:lang w:eastAsia="tr-TR"/>
                        </w:rPr>
                        <w:pict>
                          <v:shape id="Resim 4" o:spid="_x0000_i1028" type="#_x0000_t75" style="width:65.25pt;height:66.75pt;visibility:visible">
                            <v:imagedata r:id="rId8" o:title=""/>
                          </v:shape>
                        </w:pict>
                      </w:r>
                    </w:p>
                    <w:p w:rsidR="00B813AF" w:rsidRPr="00005D33" w:rsidRDefault="00B813AF" w:rsidP="00005D33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005D33">
                        <w:rPr>
                          <w:b/>
                        </w:rPr>
                        <w:t>BUZUN ERİMESİ</w:t>
                      </w:r>
                    </w:p>
                  </w:txbxContent>
                </v:textbox>
              </v:shape>
              <v:shape id="_x0000_s1034" type="#_x0000_t202" style="position:absolute;left:5247;top:1565;width:2251;height:2053" fillcolor="#fabf8f" strokecolor="#fabf8f" strokeweight="1pt">
                <v:fill color2="#fde9d9" angle="-45" focus="-50%" type="gradient"/>
                <v:shadow on="t" type="perspective" color="#974706" opacity=".5" offset="1pt" offset2="-3pt"/>
                <v:textbox style="mso-next-textbox:#_x0000_s1034">
                  <w:txbxContent>
                    <w:p w:rsidR="00B813AF" w:rsidRPr="00005D33" w:rsidRDefault="00B813AF" w:rsidP="00005D33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7B58C7">
                        <w:rPr>
                          <w:b/>
                          <w:noProof/>
                          <w:lang w:eastAsia="tr-TR"/>
                        </w:rPr>
                        <w:pict>
                          <v:shape id="Resim 3" o:spid="_x0000_i1030" type="#_x0000_t75" style="width:82.5pt;height:81pt;visibility:visible">
                            <v:imagedata r:id="rId9" o:title=""/>
                          </v:shape>
                        </w:pict>
                      </w:r>
                    </w:p>
                    <w:p w:rsidR="00B813AF" w:rsidRPr="00005D33" w:rsidRDefault="00B813AF" w:rsidP="00005D33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005D33">
                        <w:rPr>
                          <w:b/>
                        </w:rPr>
                        <w:t>ELMANIN ÇÜRÜMESİ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5" type="#_x0000_t32" style="position:absolute;left:1937;top:2557;width:3310;height:1962;flip:y" o:connectortype="straight" strokecolor="#4bacc6" strokeweight="5pt">
                <v:stroke endarrow="block"/>
                <v:shadow color="#868686"/>
              </v:shape>
              <v:shape id="_x0000_s1036" type="#_x0000_t32" style="position:absolute;left:2376;top:6568;width:2871;height:1228" o:connectortype="straight" strokecolor="#4f81bd" strokeweight="5pt">
                <v:stroke endarrow="block"/>
                <v:shadow color="#868686"/>
              </v:shape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_x0000_s1037" type="#_x0000_t106" style="position:absolute;left:2376;top:2856;width:2383;height:1216" adj="3907,17976" fillcolor="#b2a1c7" strokecolor="#8064a2" strokeweight="1pt">
                <v:fill color2="#8064a2" focus="50%" type="gradient"/>
                <v:shadow on="t" type="perspective" color="#3f3151" offset="1pt" offset2="-3pt"/>
                <v:textbox style="mso-next-textbox:#_x0000_s1037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</w:pPr>
                      <w:r w:rsidRPr="004D0C27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FİZİKSEL DEĞİŞİM</w:t>
                      </w:r>
                    </w:p>
                  </w:txbxContent>
                </v:textbox>
              </v:shape>
              <v:shape id="_x0000_s1038" type="#_x0000_t106" style="position:absolute;left:2649;top:6580;width:2383;height:1216" adj="3907,17976" fillcolor="#c2d69b" strokecolor="#9bbb59" strokeweight="1pt">
                <v:fill color2="#9bbb59" focus="50%" type="gradient"/>
                <v:shadow on="t" type="perspective" color="#4e6128" offset="1pt" offset2="-3pt"/>
                <v:textbox style="mso-next-textbox:#_x0000_s1038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KİMYASAL</w:t>
                      </w:r>
                      <w:r w:rsidRPr="004D0C27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 xml:space="preserve"> DEĞİŞİM</w:t>
                      </w:r>
                    </w:p>
                  </w:txbxContent>
                </v:textbox>
              </v:shape>
            </v:group>
            <v:group id="_x0000_s1039" style="position:absolute;left:7225;top:5738;width:8849;height:4251" coordorigin="7225,5738" coordsize="8849,4251">
              <v:shape id="_x0000_s1040" type="#_x0000_t202" style="position:absolute;left:10576;top:7945;width:2484;height:2044" fillcolor="#c2d69b" strokecolor="#c2d69b" strokeweight="1pt">
                <v:fill color2="#eaf1dd" angle="-45" focus="-50%" type="gradient"/>
                <v:shadow on="t" type="perspective" color="#4e6128" opacity=".5" offset="1pt" offset2="-3pt"/>
                <v:textbox style="mso-next-textbox:#_x0000_s1040">
                  <w:txbxContent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7B58C7">
                        <w:rPr>
                          <w:b/>
                          <w:noProof/>
                          <w:lang w:eastAsia="tr-TR"/>
                        </w:rPr>
                        <w:pict>
                          <v:shape id="Resim 8" o:spid="_x0000_i1032" type="#_x0000_t75" style="width:95.25pt;height:80.25pt;visibility:visible">
                            <v:imagedata r:id="rId10" o:title=""/>
                          </v:shape>
                        </w:pict>
                      </w:r>
                    </w:p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0129CE">
                        <w:rPr>
                          <w:b/>
                        </w:rPr>
                        <w:t>ÇORABIN YIRTILMASI</w:t>
                      </w:r>
                    </w:p>
                  </w:txbxContent>
                </v:textbox>
              </v:shape>
              <v:shape id="_x0000_s1041" type="#_x0000_t202" style="position:absolute;left:10576;top:5738;width:2484;height:1723" fillcolor="#c2d69b" strokecolor="#c2d69b" strokeweight="1pt">
                <v:fill color2="#eaf1dd" angle="-45" focus="-50%" type="gradient"/>
                <v:shadow on="t" type="perspective" color="#4e6128" opacity=".5" offset="1pt" offset2="-3pt"/>
                <v:textbox style="mso-next-textbox:#_x0000_s1041">
                  <w:txbxContent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7B58C7">
                        <w:rPr>
                          <w:b/>
                          <w:noProof/>
                          <w:lang w:eastAsia="tr-TR"/>
                        </w:rPr>
                        <w:pict>
                          <v:shape id="Resim 7" o:spid="_x0000_i1034" type="#_x0000_t75" style="width:85.5pt;height:63.75pt;visibility:visible">
                            <v:imagedata r:id="rId11" o:title=""/>
                          </v:shape>
                        </w:pict>
                      </w:r>
                    </w:p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0129CE">
                        <w:rPr>
                          <w:b/>
                        </w:rPr>
                        <w:t xml:space="preserve">SÜTTEN </w:t>
                      </w:r>
                      <w:r>
                        <w:rPr>
                          <w:b/>
                        </w:rPr>
                        <w:t xml:space="preserve">PEYNİR </w:t>
                      </w:r>
                      <w:r w:rsidRPr="000129CE">
                        <w:rPr>
                          <w:b/>
                        </w:rPr>
                        <w:t>YAPIMI</w:t>
                      </w:r>
                    </w:p>
                  </w:txbxContent>
                </v:textbox>
              </v:shape>
              <v:shape id="_x0000_s1042" type="#_x0000_t32" style="position:absolute;left:7225;top:6579;width:3351;height:695;flip:y" o:connectortype="straight" strokecolor="#f79646" strokeweight="5pt">
                <v:stroke endarrow="block"/>
                <v:shadow color="#868686"/>
              </v:shape>
              <v:shape id="_x0000_s1043" type="#_x0000_t32" style="position:absolute;left:7225;top:8086;width:3351;height:951" o:connectortype="straight" strokecolor="#f79646" strokeweight="5pt">
                <v:stroke endarrow="block"/>
                <v:shadow color="#868686"/>
              </v:shape>
              <v:shape id="_x0000_s1044" type="#_x0000_t32" style="position:absolute;left:13060;top:7265;width:2408;height:0" o:connectortype="straight" strokecolor="#9bbb59" strokeweight="5pt">
                <v:stroke endarrow="block"/>
                <v:shadow color="#868686"/>
              </v:shape>
              <v:shape id="_x0000_s1045" type="#_x0000_t32" style="position:absolute;left:13060;top:6232;width:2408;height:0" o:connectortype="straight" strokecolor="#9bbb59" strokeweight="5pt">
                <v:stroke endarrow="block"/>
                <v:shadow color="#868686"/>
              </v:shape>
              <v:shape id="_x0000_s1046" type="#_x0000_t32" style="position:absolute;left:13060;top:8432;width:2408;height:0" o:connectortype="straight" strokecolor="#9bbb59" strokeweight="5pt">
                <v:stroke endarrow="block"/>
                <v:shadow color="#868686"/>
              </v:shape>
              <v:shape id="_x0000_s1047" type="#_x0000_t32" style="position:absolute;left:13060;top:9410;width:2408;height:0" o:connectortype="straight" strokecolor="#9bbb59" strokeweight="5pt">
                <v:stroke endarrow="block"/>
                <v:shadow color="#868686"/>
              </v:shape>
              <v:shape id="_x0000_s1048" type="#_x0000_t202" style="position:absolute;left:8183;top:6579;width:1673;height:809" fillcolor="#d8d8d8" strokecolor="#9bbb59" strokeweight="2.5pt">
                <v:shadow color="#868686"/>
                <v:textbox style="mso-next-textbox:#_x0000_s1048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</w:pPr>
                      <w:r w:rsidRPr="004D0C27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FİZİKSEL DEĞİŞİM</w:t>
                      </w:r>
                    </w:p>
                    <w:p w:rsidR="00B813AF" w:rsidRDefault="00B813AF"/>
                  </w:txbxContent>
                </v:textbox>
              </v:shape>
              <v:shape id="_x0000_s1049" type="#_x0000_t202" style="position:absolute;left:8183;top:8119;width:1880;height:809" fillcolor="#f2dbdb" strokecolor="#9bbb59" strokeweight="2.5pt">
                <v:shadow color="#868686"/>
                <v:textbox style="mso-next-textbox:#_x0000_s1049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KİMYASAL</w:t>
                      </w:r>
                      <w:r w:rsidRPr="004D0C27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 xml:space="preserve"> DEĞİŞİM</w:t>
                      </w:r>
                    </w:p>
                    <w:p w:rsidR="00B813AF" w:rsidRDefault="00B813AF" w:rsidP="004D0C27">
                      <w:pPr>
                        <w:jc w:val="center"/>
                      </w:pPr>
                    </w:p>
                  </w:txbxContent>
                </v:textbox>
              </v:shape>
              <v:shape id="_x0000_s1050" type="#_x0000_t202" style="position:absolute;left:13333;top:5934;width:1673;height:645" strokecolor="#8064a2" strokeweight="1pt">
                <v:stroke dashstyle="dash"/>
                <v:shadow color="#868686"/>
                <v:textbox style="mso-next-textbox:#_x0000_s1050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D0C27">
                        <w:rPr>
                          <w:rFonts w:ascii="Bookman Old Style" w:hAnsi="Bookman Old Style"/>
                          <w:b/>
                        </w:rPr>
                        <w:t>FİZİKSEL DEĞİŞİM</w:t>
                      </w:r>
                    </w:p>
                    <w:p w:rsidR="00B813AF" w:rsidRDefault="00B813AF" w:rsidP="004D0C27"/>
                  </w:txbxContent>
                </v:textbox>
              </v:shape>
              <v:shape id="_x0000_s1051" type="#_x0000_t202" style="position:absolute;left:13333;top:8119;width:1673;height:645" strokecolor="#8064a2" strokeweight="1pt">
                <v:stroke dashstyle="dash"/>
                <v:shadow color="#868686"/>
                <v:textbox style="mso-next-textbox:#_x0000_s1051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D0C27">
                        <w:rPr>
                          <w:rFonts w:ascii="Bookman Old Style" w:hAnsi="Bookman Old Style"/>
                          <w:b/>
                        </w:rPr>
                        <w:t>FİZİKSEL DEĞİŞİM</w:t>
                      </w:r>
                    </w:p>
                    <w:p w:rsidR="00B813AF" w:rsidRDefault="00B813AF" w:rsidP="004D0C27"/>
                  </w:txbxContent>
                </v:textbox>
              </v:shape>
              <v:shape id="_x0000_s1052" type="#_x0000_t202" style="position:absolute;left:13333;top:6952;width:1673;height:778" strokecolor="#8064a2" strokeweight="1pt">
                <v:stroke dashstyle="dash"/>
                <v:shadow color="#868686"/>
                <v:textbox style="mso-next-textbox:#_x0000_s1052">
                  <w:txbxContent>
                    <w:p w:rsidR="00B813AF" w:rsidRPr="004D0C27" w:rsidRDefault="00B813AF" w:rsidP="0061301C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Fonts w:ascii="Bookman Old Style" w:hAnsi="Bookman Old Style"/>
                          <w:b/>
                        </w:rPr>
                        <w:t xml:space="preserve">KİMYASAL </w:t>
                      </w:r>
                      <w:r w:rsidRPr="004D0C27">
                        <w:rPr>
                          <w:rFonts w:ascii="Bookman Old Style" w:hAnsi="Bookman Old Style"/>
                          <w:b/>
                        </w:rPr>
                        <w:t>DEĞİŞİM</w:t>
                      </w:r>
                    </w:p>
                    <w:p w:rsidR="00B813AF" w:rsidRDefault="00B813AF" w:rsidP="0061301C"/>
                  </w:txbxContent>
                </v:textbox>
              </v:shape>
              <v:shape id="_x0000_s1053" type="#_x0000_t202" style="position:absolute;left:13333;top:9037;width:1673;height:778" strokecolor="#8064a2" strokeweight="1pt">
                <v:stroke dashstyle="dash"/>
                <v:shadow color="#868686"/>
                <v:textbox style="mso-next-textbox:#_x0000_s1053">
                  <w:txbxContent>
                    <w:p w:rsidR="00B813AF" w:rsidRPr="004D0C27" w:rsidRDefault="00B813AF" w:rsidP="0061301C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Fonts w:ascii="Bookman Old Style" w:hAnsi="Bookman Old Style"/>
                          <w:b/>
                        </w:rPr>
                        <w:t xml:space="preserve">KİMYASAL </w:t>
                      </w:r>
                      <w:r w:rsidRPr="004D0C27">
                        <w:rPr>
                          <w:rFonts w:ascii="Bookman Old Style" w:hAnsi="Bookman Old Style"/>
                          <w:b/>
                        </w:rPr>
                        <w:t>DEĞİŞİM</w:t>
                      </w:r>
                    </w:p>
                    <w:p w:rsidR="00B813AF" w:rsidRDefault="00B813AF" w:rsidP="0061301C"/>
                  </w:txbxContent>
                </v:textbox>
              </v:shape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_x0000_s1054" type="#_x0000_t96" style="position:absolute;left:15468;top:5901;width:606;height:678" fillcolor="#d8d8d8"/>
              <v:shape id="_x0000_s1055" type="#_x0000_t96" style="position:absolute;left:15468;top:6952;width:606;height:678" fillcolor="#d8d8d8"/>
              <v:shape id="_x0000_s1056" type="#_x0000_t96" style="position:absolute;left:15468;top:8086;width:606;height:678" fillcolor="#d8d8d8"/>
              <v:shape id="_x0000_s1057" type="#_x0000_t96" style="position:absolute;left:15468;top:9037;width:606;height:678" fillcolor="#d8d8d8"/>
            </v:group>
            <v:group id="_x0000_s1058" style="position:absolute;left:7498;top:381;width:8576;height:4544" coordorigin="7498,381" coordsize="8576,4544">
              <v:shape id="_x0000_s1059" type="#_x0000_t202" style="position:absolute;left:10576;top:2557;width:2484;height:2368" fillcolor="#c2d69b" strokecolor="#c2d69b" strokeweight="1pt">
                <v:fill color2="#eaf1dd" angle="-45" focus="-50%" type="gradient"/>
                <v:shadow on="t" type="perspective" color="#4e6128" opacity=".5" offset="1pt" offset2="-3pt"/>
                <v:textbox style="mso-next-textbox:#_x0000_s1059">
                  <w:txbxContent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7B58C7">
                        <w:rPr>
                          <w:b/>
                          <w:noProof/>
                          <w:lang w:eastAsia="tr-TR"/>
                        </w:rPr>
                        <w:pict>
                          <v:shape id="Resim 6" o:spid="_x0000_i1036" type="#_x0000_t75" style="width:82.5pt;height:81pt;visibility:visible">
                            <v:imagedata r:id="rId12" o:title=""/>
                          </v:shape>
                        </w:pict>
                      </w:r>
                    </w:p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0129CE">
                        <w:rPr>
                          <w:b/>
                        </w:rPr>
                        <w:t>ŞEKERİN SUDA ÇOZÜNMESİ</w:t>
                      </w:r>
                    </w:p>
                  </w:txbxContent>
                </v:textbox>
              </v:shape>
              <v:shape id="_x0000_s1060" type="#_x0000_t202" style="position:absolute;left:10576;top:381;width:2484;height:1738" fillcolor="#c2d69b" strokecolor="#c2d69b" strokeweight="1pt">
                <v:fill color2="#eaf1dd" angle="-45" focus="-50%" type="gradient"/>
                <v:shadow on="t" type="perspective" color="#4e6128" opacity=".5" offset="1pt" offset2="-3pt"/>
                <v:textbox style="mso-next-textbox:#_x0000_s1060">
                  <w:txbxContent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7B58C7">
                        <w:rPr>
                          <w:b/>
                          <w:noProof/>
                          <w:lang w:eastAsia="tr-TR"/>
                        </w:rPr>
                        <w:pict>
                          <v:shape id="Resim 5" o:spid="_x0000_i1038" type="#_x0000_t75" style="width:98.25pt;height:64.5pt;visibility:visible">
                            <v:imagedata r:id="rId13" o:title=""/>
                          </v:shape>
                        </w:pict>
                      </w:r>
                    </w:p>
                    <w:p w:rsidR="00B813AF" w:rsidRPr="000129CE" w:rsidRDefault="00B813AF" w:rsidP="000129CE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0129CE">
                        <w:rPr>
                          <w:b/>
                        </w:rPr>
                        <w:t>ÇİVİNİN PASLANMASI</w:t>
                      </w:r>
                    </w:p>
                  </w:txbxContent>
                </v:textbox>
              </v:shape>
              <v:shape id="_x0000_s1061" type="#_x0000_t32" style="position:absolute;left:7498;top:1217;width:3078;height:1058;flip:y" o:connectortype="straight" strokecolor="#f79646" strokeweight="5pt">
                <v:stroke endarrow="block"/>
                <v:shadow color="#868686"/>
              </v:shape>
              <v:shape id="_x0000_s1062" type="#_x0000_t32" style="position:absolute;left:7498;top:2781;width:3078;height:745" o:connectortype="straight" strokecolor="#f79646" strokeweight="5pt">
                <v:stroke endarrow="block"/>
                <v:shadow color="#868686"/>
              </v:shape>
              <v:shape id="_x0000_s1063" type="#_x0000_t32" style="position:absolute;left:13060;top:819;width:2408;height:0" o:connectortype="straight" strokecolor="#9bbb59" strokeweight="5pt">
                <v:stroke endarrow="block"/>
                <v:shadow color="#868686"/>
              </v:shape>
              <v:shape id="_x0000_s1064" type="#_x0000_t32" style="position:absolute;left:13060;top:1788;width:2408;height:0" o:connectortype="straight" strokecolor="#9bbb59" strokeweight="5pt">
                <v:stroke endarrow="block"/>
                <v:shadow color="#868686"/>
              </v:shape>
              <v:shape id="_x0000_s1065" type="#_x0000_t32" style="position:absolute;left:13060;top:3004;width:2408;height:0" o:connectortype="straight" strokecolor="#9bbb59" strokeweight="5pt">
                <v:stroke endarrow="block"/>
                <v:shadow color="#868686"/>
              </v:shape>
              <v:shape id="_x0000_s1066" type="#_x0000_t32" style="position:absolute;left:13060;top:4072;width:2408;height:0" o:connectortype="straight" strokecolor="#9bbb59" strokeweight="5pt">
                <v:stroke endarrow="block"/>
                <v:shadow color="#868686"/>
              </v:shape>
              <v:shape id="_x0000_s1067" type="#_x0000_t202" style="position:absolute;left:8183;top:1252;width:1673;height:809" fillcolor="#d8d8d8" strokecolor="#9bbb59" strokeweight="2.5pt">
                <v:shadow color="#868686"/>
                <v:textbox style="mso-next-textbox:#_x0000_s1067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</w:pPr>
                      <w:r w:rsidRPr="004D0C27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FİZİKSEL DEĞİŞİM</w:t>
                      </w:r>
                    </w:p>
                    <w:p w:rsidR="00B813AF" w:rsidRDefault="00B813AF" w:rsidP="004D0C27"/>
                  </w:txbxContent>
                </v:textbox>
              </v:shape>
              <v:shape id="_x0000_s1068" type="#_x0000_t202" style="position:absolute;left:8183;top:2781;width:1880;height:809" fillcolor="#f2dbdb" strokecolor="#9bbb59" strokeweight="2.5pt">
                <v:shadow color="#868686"/>
                <v:textbox style="mso-next-textbox:#_x0000_s1068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KİMYASAL</w:t>
                      </w:r>
                      <w:r w:rsidRPr="004D0C27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 xml:space="preserve"> DEĞİŞİM</w:t>
                      </w:r>
                    </w:p>
                    <w:p w:rsidR="00B813AF" w:rsidRDefault="00B813AF" w:rsidP="004D0C27">
                      <w:pPr>
                        <w:jc w:val="center"/>
                      </w:pPr>
                    </w:p>
                  </w:txbxContent>
                </v:textbox>
              </v:shape>
              <v:shape id="_x0000_s1069" type="#_x0000_t202" style="position:absolute;left:13333;top:572;width:1673;height:645" strokecolor="#8064a2" strokeweight="1pt">
                <v:stroke dashstyle="dash"/>
                <v:shadow color="#868686"/>
                <v:textbox style="mso-next-textbox:#_x0000_s1069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D0C27">
                        <w:rPr>
                          <w:rFonts w:ascii="Bookman Old Style" w:hAnsi="Bookman Old Style"/>
                          <w:b/>
                        </w:rPr>
                        <w:t>FİZİKSEL DEĞİŞİM</w:t>
                      </w:r>
                    </w:p>
                    <w:p w:rsidR="00B813AF" w:rsidRDefault="00B813AF" w:rsidP="004D0C27"/>
                  </w:txbxContent>
                </v:textbox>
              </v:shape>
              <v:shape id="_x0000_s1070" type="#_x0000_t202" style="position:absolute;left:13333;top:2781;width:1673;height:645" strokecolor="#8064a2" strokeweight="1pt">
                <v:stroke dashstyle="dash"/>
                <v:shadow color="#868686"/>
                <v:textbox style="mso-next-textbox:#_x0000_s1070">
                  <w:txbxContent>
                    <w:p w:rsidR="00B813AF" w:rsidRPr="004D0C27" w:rsidRDefault="00B813AF" w:rsidP="004D0C27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D0C27">
                        <w:rPr>
                          <w:rFonts w:ascii="Bookman Old Style" w:hAnsi="Bookman Old Style"/>
                          <w:b/>
                        </w:rPr>
                        <w:t>FİZİKSEL DEĞİŞİM</w:t>
                      </w:r>
                    </w:p>
                    <w:p w:rsidR="00B813AF" w:rsidRDefault="00B813AF" w:rsidP="004D0C27"/>
                  </w:txbxContent>
                </v:textbox>
              </v:shape>
              <v:shape id="_x0000_s1071" type="#_x0000_t202" style="position:absolute;left:13333;top:1497;width:1673;height:778" strokecolor="#8064a2" strokeweight="1pt">
                <v:stroke dashstyle="dash"/>
                <v:shadow color="#868686"/>
                <v:textbox style="mso-next-textbox:#_x0000_s1071">
                  <w:txbxContent>
                    <w:p w:rsidR="00B813AF" w:rsidRPr="004D0C27" w:rsidRDefault="00B813AF" w:rsidP="0061301C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Fonts w:ascii="Bookman Old Style" w:hAnsi="Bookman Old Style"/>
                          <w:b/>
                        </w:rPr>
                        <w:t xml:space="preserve">KİMYASAL </w:t>
                      </w:r>
                      <w:r w:rsidRPr="004D0C27">
                        <w:rPr>
                          <w:rFonts w:ascii="Bookman Old Style" w:hAnsi="Bookman Old Style"/>
                          <w:b/>
                        </w:rPr>
                        <w:t>DEĞİŞİM</w:t>
                      </w:r>
                    </w:p>
                    <w:p w:rsidR="00B813AF" w:rsidRDefault="00B813AF" w:rsidP="0061301C"/>
                  </w:txbxContent>
                </v:textbox>
              </v:shape>
              <v:shape id="_x0000_s1072" type="#_x0000_t202" style="position:absolute;left:13333;top:3741;width:1673;height:778" strokecolor="#8064a2" strokeweight="1pt">
                <v:stroke dashstyle="dash"/>
                <v:shadow color="#868686"/>
                <v:textbox style="mso-next-textbox:#_x0000_s1072">
                  <w:txbxContent>
                    <w:p w:rsidR="00B813AF" w:rsidRPr="004D0C27" w:rsidRDefault="00B813AF" w:rsidP="0061301C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Fonts w:ascii="Bookman Old Style" w:hAnsi="Bookman Old Style"/>
                          <w:b/>
                        </w:rPr>
                        <w:t xml:space="preserve">KİMYASAL </w:t>
                      </w:r>
                      <w:r w:rsidRPr="004D0C27">
                        <w:rPr>
                          <w:rFonts w:ascii="Bookman Old Style" w:hAnsi="Bookman Old Style"/>
                          <w:b/>
                        </w:rPr>
                        <w:t>DEĞİŞİM</w:t>
                      </w:r>
                    </w:p>
                    <w:p w:rsidR="00B813AF" w:rsidRDefault="00B813AF" w:rsidP="0061301C"/>
                  </w:txbxContent>
                </v:textbox>
              </v:shape>
              <v:shape id="_x0000_s1073" type="#_x0000_t96" style="position:absolute;left:15468;top:2590;width:606;height:678" fillcolor="#d8d8d8"/>
              <v:shape id="_x0000_s1074" type="#_x0000_t96" style="position:absolute;left:15468;top:3741;width:606;height:678" fillcolor="#d8d8d8"/>
              <v:shape id="_x0000_s1075" type="#_x0000_t96" style="position:absolute;left:15468;top:1383;width:606;height:678" fillcolor="#d8d8d8"/>
              <v:shape id="_x0000_s1076" type="#_x0000_t96" style="position:absolute;left:15468;top:381;width:606;height:678" fillcolor="#d8d8d8"/>
            </v:group>
          </v:group>
        </w:pict>
      </w:r>
      <w:r>
        <w:tab/>
        <w:t xml:space="preserve">                    </w:t>
      </w:r>
    </w:p>
    <w:sectPr w:rsidR="00B813AF" w:rsidSect="003B0F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AF" w:rsidRDefault="00B813AF" w:rsidP="0061301C">
      <w:pPr>
        <w:spacing w:after="0" w:line="240" w:lineRule="auto"/>
      </w:pPr>
      <w:r>
        <w:separator/>
      </w:r>
    </w:p>
  </w:endnote>
  <w:endnote w:type="continuationSeparator" w:id="0">
    <w:p w:rsidR="00B813AF" w:rsidRDefault="00B813AF" w:rsidP="00613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altName w:val="Trebuchet MS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AF" w:rsidRDefault="00B813AF" w:rsidP="0061301C">
      <w:pPr>
        <w:spacing w:after="0" w:line="240" w:lineRule="auto"/>
      </w:pPr>
      <w:r>
        <w:separator/>
      </w:r>
    </w:p>
  </w:footnote>
  <w:footnote w:type="continuationSeparator" w:id="0">
    <w:p w:rsidR="00B813AF" w:rsidRDefault="00B813AF" w:rsidP="00613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F0C"/>
    <w:rsid w:val="00005D33"/>
    <w:rsid w:val="000129CE"/>
    <w:rsid w:val="00063557"/>
    <w:rsid w:val="00152B24"/>
    <w:rsid w:val="00224D72"/>
    <w:rsid w:val="003B0F0C"/>
    <w:rsid w:val="004D0C27"/>
    <w:rsid w:val="005D7DE2"/>
    <w:rsid w:val="0061301C"/>
    <w:rsid w:val="006F73AC"/>
    <w:rsid w:val="007A66DC"/>
    <w:rsid w:val="007B58C7"/>
    <w:rsid w:val="00855F47"/>
    <w:rsid w:val="00A54BCE"/>
    <w:rsid w:val="00B76AD8"/>
    <w:rsid w:val="00B813AF"/>
    <w:rsid w:val="00C66860"/>
    <w:rsid w:val="00CF6743"/>
    <w:rsid w:val="00D3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55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B0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0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13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1301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13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1301C"/>
    <w:rPr>
      <w:rFonts w:cs="Times New Roman"/>
    </w:rPr>
  </w:style>
  <w:style w:type="paragraph" w:styleId="NoSpacing">
    <w:name w:val="No Spacing"/>
    <w:uiPriority w:val="99"/>
    <w:qFormat/>
    <w:rsid w:val="00005D3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</Words>
  <Characters>21</Characters>
  <Application>Microsoft Office Outlook</Application>
  <DocSecurity>0</DocSecurity>
  <Lines>0</Lines>
  <Paragraphs>0</Paragraphs>
  <ScaleCrop>false</ScaleCrop>
  <Company>Osmanlı Bilişim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WINDOWSXP</cp:lastModifiedBy>
  <cp:revision>2</cp:revision>
  <cp:lastPrinted>2012-12-25T16:10:00Z</cp:lastPrinted>
  <dcterms:created xsi:type="dcterms:W3CDTF">2014-12-20T09:58:00Z</dcterms:created>
  <dcterms:modified xsi:type="dcterms:W3CDTF">2014-12-20T09:58:00Z</dcterms:modified>
</cp:coreProperties>
</file>